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612A8">
        <w:rPr>
          <w:rFonts w:cs="Arial"/>
          <w:b/>
          <w:caps/>
          <w:sz w:val="28"/>
          <w:szCs w:val="28"/>
        </w:rPr>
        <w:t>92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B91C16" w:rsidP="006406B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À </w:t>
            </w:r>
            <w:r w:rsidR="006406B9">
              <w:rPr>
                <w:rFonts w:cs="Arial"/>
                <w:sz w:val="20"/>
                <w:szCs w:val="20"/>
              </w:rPr>
              <w:t>CCR NovaDutra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0270936" w:rsidRPr="00330182">
              <w:rPr>
                <w:rFonts w:cs="Arial"/>
                <w:sz w:val="20"/>
                <w:szCs w:val="20"/>
              </w:rPr>
              <w:t xml:space="preserve">solicitando </w:t>
            </w:r>
            <w:r w:rsidR="006406B9">
              <w:rPr>
                <w:rFonts w:cs="Arial"/>
                <w:sz w:val="20"/>
                <w:szCs w:val="20"/>
              </w:rPr>
              <w:t>a doação para o Município de Jacareí de material asfáltico fresado, para ser utilizado na recuperação de vias públicas afetadas pelas fortes chuvas ocorridas recentemente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8550B">
        <w:rPr>
          <w:rFonts w:cs="Arial"/>
        </w:rPr>
        <w:t>à</w:t>
      </w:r>
      <w:r w:rsidR="00330182" w:rsidRPr="00330182">
        <w:rPr>
          <w:rFonts w:cs="Arial"/>
        </w:rPr>
        <w:t xml:space="preserve"> </w:t>
      </w:r>
      <w:r w:rsidR="000F301C" w:rsidRPr="000F301C">
        <w:rPr>
          <w:rFonts w:cs="Arial"/>
        </w:rPr>
        <w:t>CCR NovaDutra solicitando a doação para o Município de Jacareí de material asfáltico fresado, para ser utilizado na recuperação de vias públicas afetadas pelas fortes chuvas ocorridas recentemente</w:t>
      </w:r>
      <w:r w:rsidR="00330182" w:rsidRPr="00330182">
        <w:rPr>
          <w:rFonts w:cs="Arial"/>
        </w:rPr>
        <w:t>.</w:t>
      </w:r>
    </w:p>
    <w:p w:rsidR="00ED57E3" w:rsidRPr="00ED57E3" w:rsidRDefault="00ED57E3" w:rsidP="00ED57E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A solicitação é necessária tendo em vista </w:t>
      </w:r>
      <w:r w:rsidR="000A2964">
        <w:rPr>
          <w:rFonts w:cs="Arial"/>
        </w:rPr>
        <w:t xml:space="preserve">que </w:t>
      </w:r>
      <w:r w:rsidRPr="00ED57E3">
        <w:rPr>
          <w:rFonts w:cs="Arial"/>
        </w:rPr>
        <w:t xml:space="preserve">as fortes chuvas </w:t>
      </w:r>
      <w:r>
        <w:rPr>
          <w:rFonts w:cs="Arial"/>
        </w:rPr>
        <w:t xml:space="preserve">ocorridas recentemente acabaram por </w:t>
      </w:r>
      <w:r w:rsidRPr="00ED57E3">
        <w:rPr>
          <w:rFonts w:cs="Arial"/>
        </w:rPr>
        <w:t>danific</w:t>
      </w:r>
      <w:r>
        <w:rPr>
          <w:rFonts w:cs="Arial"/>
        </w:rPr>
        <w:t xml:space="preserve">ar </w:t>
      </w:r>
      <w:r w:rsidRPr="00ED57E3">
        <w:rPr>
          <w:rFonts w:cs="Arial"/>
        </w:rPr>
        <w:t xml:space="preserve">grandes ruas e vias do </w:t>
      </w:r>
      <w:r>
        <w:rPr>
          <w:rFonts w:cs="Arial"/>
        </w:rPr>
        <w:t>Município</w:t>
      </w:r>
      <w:r w:rsidR="006B2DFA">
        <w:rPr>
          <w:rFonts w:cs="Arial"/>
        </w:rPr>
        <w:t xml:space="preserve"> de Jacareí</w:t>
      </w:r>
      <w:bookmarkStart w:id="0" w:name="_GoBack"/>
      <w:bookmarkEnd w:id="0"/>
      <w:r w:rsidRPr="00ED57E3">
        <w:rPr>
          <w:rFonts w:cs="Arial"/>
        </w:rPr>
        <w:t>, principalmente nos bairros mais afastados que ainda não possuem a pavimentação asfáltica.</w:t>
      </w:r>
    </w:p>
    <w:p w:rsidR="00991A12" w:rsidRDefault="008857C3" w:rsidP="00ED57E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Desta forma</w:t>
      </w:r>
      <w:r w:rsidR="00ED57E3" w:rsidRPr="00ED57E3">
        <w:rPr>
          <w:rFonts w:cs="Arial"/>
        </w:rPr>
        <w:t>, destacamos que o material solicitado é de grande valia para o Município e será utilizado na manutenção de nossas estradas, atendendo às demandas apresentadas nas regiões afetadas pelas chuvas do atual período, principalmente na</w:t>
      </w:r>
      <w:r>
        <w:rPr>
          <w:rFonts w:cs="Arial"/>
        </w:rPr>
        <w:t>s</w:t>
      </w:r>
      <w:r w:rsidR="00ED57E3" w:rsidRPr="00ED57E3">
        <w:rPr>
          <w:rFonts w:cs="Arial"/>
        </w:rPr>
        <w:t xml:space="preserve"> </w:t>
      </w:r>
      <w:r>
        <w:rPr>
          <w:rFonts w:cs="Arial"/>
        </w:rPr>
        <w:t xml:space="preserve">proximidades </w:t>
      </w:r>
      <w:r w:rsidR="00ED57E3" w:rsidRPr="00ED57E3">
        <w:rPr>
          <w:rFonts w:cs="Arial"/>
        </w:rPr>
        <w:t>do</w:t>
      </w:r>
      <w:r>
        <w:rPr>
          <w:rFonts w:cs="Arial"/>
        </w:rPr>
        <w:t>s</w:t>
      </w:r>
      <w:r w:rsidR="00ED57E3" w:rsidRPr="00ED57E3">
        <w:rPr>
          <w:rFonts w:cs="Arial"/>
        </w:rPr>
        <w:t xml:space="preserve"> </w:t>
      </w:r>
      <w:r>
        <w:rPr>
          <w:rFonts w:cs="Arial"/>
        </w:rPr>
        <w:t>B</w:t>
      </w:r>
      <w:r w:rsidR="00ED57E3" w:rsidRPr="00ED57E3">
        <w:rPr>
          <w:rFonts w:cs="Arial"/>
        </w:rPr>
        <w:t>airro Veraneio Ijal e Irajá, onde os moradores estão sofrendo com as condições precárias dos acessos para o</w:t>
      </w:r>
      <w:r>
        <w:rPr>
          <w:rFonts w:cs="Arial"/>
        </w:rPr>
        <w:t>s locais</w:t>
      </w:r>
      <w:r w:rsidR="00991A12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FD5E03">
        <w:rPr>
          <w:rFonts w:cs="Arial"/>
        </w:rPr>
        <w:t xml:space="preserve">a </w:t>
      </w:r>
      <w:r w:rsidR="00664E62">
        <w:rPr>
          <w:rFonts w:cs="Arial"/>
        </w:rPr>
        <w:t>CCR NovaDutra</w:t>
      </w:r>
      <w:r w:rsidR="00FD5E03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146B11">
        <w:rPr>
          <w:rFonts w:cs="Arial"/>
        </w:rPr>
        <w:t>1</w:t>
      </w:r>
      <w:r w:rsidR="00664E62">
        <w:rPr>
          <w:rFonts w:cs="Arial"/>
        </w:rPr>
        <w:t>8</w:t>
      </w:r>
      <w:r w:rsidR="00330182">
        <w:rPr>
          <w:rFonts w:cs="Arial"/>
        </w:rPr>
        <w:t xml:space="preserve"> de </w:t>
      </w:r>
      <w:r w:rsidR="002654F7">
        <w:rPr>
          <w:rFonts w:cs="Arial"/>
        </w:rPr>
        <w:t>março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D7411" w:rsidRPr="00650CA2" w:rsidRDefault="00BD7411" w:rsidP="00BD7411">
      <w:pPr>
        <w:jc w:val="center"/>
        <w:rPr>
          <w:rFonts w:eastAsia="Calibri" w:cs="Arial"/>
          <w:b/>
          <w:lang w:eastAsia="en-US"/>
        </w:rPr>
      </w:pPr>
      <w:r w:rsidRPr="00650CA2">
        <w:rPr>
          <w:rFonts w:eastAsia="Calibri" w:cs="Arial"/>
          <w:b/>
          <w:lang w:eastAsia="en-US"/>
        </w:rPr>
        <w:t>JUAREZ ARAÚJO</w:t>
      </w:r>
    </w:p>
    <w:p w:rsidR="00C3247C" w:rsidRDefault="00BD7411" w:rsidP="00BD7411">
      <w:pPr>
        <w:jc w:val="center"/>
      </w:pPr>
      <w:r w:rsidRPr="00650CA2">
        <w:rPr>
          <w:rFonts w:eastAsia="Calibri" w:cs="Arial"/>
          <w:lang w:eastAsia="en-US"/>
        </w:rPr>
        <w:t>Vereador - Líder do PSD</w:t>
      </w:r>
    </w:p>
    <w:sectPr w:rsidR="00C3247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F58" w:rsidRDefault="000F0F58">
      <w:r>
        <w:separator/>
      </w:r>
    </w:p>
  </w:endnote>
  <w:endnote w:type="continuationSeparator" w:id="0">
    <w:p w:rsidR="000F0F58" w:rsidRDefault="000F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F58" w:rsidRDefault="000F0F58">
      <w:r>
        <w:separator/>
      </w:r>
    </w:p>
  </w:footnote>
  <w:footnote w:type="continuationSeparator" w:id="0">
    <w:p w:rsidR="000F0F58" w:rsidRDefault="000F0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3247C">
      <w:rPr>
        <w:rFonts w:cs="Arial"/>
        <w:b/>
        <w:sz w:val="20"/>
        <w:szCs w:val="20"/>
        <w:u w:val="single"/>
      </w:rPr>
      <w:t>19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3247C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</w:t>
    </w:r>
    <w:r w:rsidR="00C3247C">
      <w:rPr>
        <w:rFonts w:cs="Arial"/>
        <w:b/>
        <w:sz w:val="20"/>
        <w:szCs w:val="20"/>
        <w:u w:val="single"/>
      </w:rPr>
      <w:t>Juarez Araújo</w:t>
    </w:r>
    <w:r w:rsidR="00342AF4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B443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B443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06DF"/>
    <w:rsid w:val="00036C00"/>
    <w:rsid w:val="00040E32"/>
    <w:rsid w:val="00043B96"/>
    <w:rsid w:val="00056288"/>
    <w:rsid w:val="00077D04"/>
    <w:rsid w:val="00082A84"/>
    <w:rsid w:val="000866CC"/>
    <w:rsid w:val="0009078A"/>
    <w:rsid w:val="00094490"/>
    <w:rsid w:val="000958D5"/>
    <w:rsid w:val="00097CAE"/>
    <w:rsid w:val="000A2964"/>
    <w:rsid w:val="000F0F58"/>
    <w:rsid w:val="000F301C"/>
    <w:rsid w:val="000F6251"/>
    <w:rsid w:val="00106F15"/>
    <w:rsid w:val="001139F7"/>
    <w:rsid w:val="001209BB"/>
    <w:rsid w:val="00135FB6"/>
    <w:rsid w:val="0014591F"/>
    <w:rsid w:val="00145E9B"/>
    <w:rsid w:val="00146B11"/>
    <w:rsid w:val="00150EE2"/>
    <w:rsid w:val="00172225"/>
    <w:rsid w:val="00172E81"/>
    <w:rsid w:val="0018084D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2214D"/>
    <w:rsid w:val="00230859"/>
    <w:rsid w:val="00234E39"/>
    <w:rsid w:val="00236CE1"/>
    <w:rsid w:val="002377BC"/>
    <w:rsid w:val="0024275C"/>
    <w:rsid w:val="002509A8"/>
    <w:rsid w:val="00253C82"/>
    <w:rsid w:val="002654F7"/>
    <w:rsid w:val="00270936"/>
    <w:rsid w:val="002821E6"/>
    <w:rsid w:val="002A7434"/>
    <w:rsid w:val="002B3051"/>
    <w:rsid w:val="002C4B2B"/>
    <w:rsid w:val="002C5C70"/>
    <w:rsid w:val="002D053B"/>
    <w:rsid w:val="002D3D9E"/>
    <w:rsid w:val="002F02DB"/>
    <w:rsid w:val="0030168E"/>
    <w:rsid w:val="0030208B"/>
    <w:rsid w:val="003171E2"/>
    <w:rsid w:val="00317C1A"/>
    <w:rsid w:val="003224D5"/>
    <w:rsid w:val="00323F0F"/>
    <w:rsid w:val="00330182"/>
    <w:rsid w:val="00331D4E"/>
    <w:rsid w:val="00342AF4"/>
    <w:rsid w:val="00347D5E"/>
    <w:rsid w:val="00356E4D"/>
    <w:rsid w:val="00366468"/>
    <w:rsid w:val="00380813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1470E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1B86"/>
    <w:rsid w:val="00533862"/>
    <w:rsid w:val="005420EF"/>
    <w:rsid w:val="00542680"/>
    <w:rsid w:val="00564368"/>
    <w:rsid w:val="0058109A"/>
    <w:rsid w:val="005868AE"/>
    <w:rsid w:val="005A01D0"/>
    <w:rsid w:val="005A03FA"/>
    <w:rsid w:val="005A377A"/>
    <w:rsid w:val="005B1740"/>
    <w:rsid w:val="005B3D21"/>
    <w:rsid w:val="005C3938"/>
    <w:rsid w:val="005C6797"/>
    <w:rsid w:val="005D702D"/>
    <w:rsid w:val="005E138D"/>
    <w:rsid w:val="005F3BCA"/>
    <w:rsid w:val="0060282B"/>
    <w:rsid w:val="0060397F"/>
    <w:rsid w:val="0061546E"/>
    <w:rsid w:val="00624472"/>
    <w:rsid w:val="006406B9"/>
    <w:rsid w:val="006426AE"/>
    <w:rsid w:val="0065365D"/>
    <w:rsid w:val="00664E62"/>
    <w:rsid w:val="00674F7D"/>
    <w:rsid w:val="00681021"/>
    <w:rsid w:val="00682E6E"/>
    <w:rsid w:val="00691CF5"/>
    <w:rsid w:val="0069312F"/>
    <w:rsid w:val="006A370D"/>
    <w:rsid w:val="006B0B8E"/>
    <w:rsid w:val="006B2DFA"/>
    <w:rsid w:val="006C59BC"/>
    <w:rsid w:val="006D3699"/>
    <w:rsid w:val="006D6F7D"/>
    <w:rsid w:val="006E7E66"/>
    <w:rsid w:val="006F1765"/>
    <w:rsid w:val="006F4E64"/>
    <w:rsid w:val="006F7B0A"/>
    <w:rsid w:val="00700086"/>
    <w:rsid w:val="00705389"/>
    <w:rsid w:val="00715F74"/>
    <w:rsid w:val="007176A5"/>
    <w:rsid w:val="007206EB"/>
    <w:rsid w:val="00721A76"/>
    <w:rsid w:val="00725E66"/>
    <w:rsid w:val="00726E17"/>
    <w:rsid w:val="00727CDB"/>
    <w:rsid w:val="0073325D"/>
    <w:rsid w:val="0073407F"/>
    <w:rsid w:val="00775A1B"/>
    <w:rsid w:val="00780677"/>
    <w:rsid w:val="007838DC"/>
    <w:rsid w:val="00785FD9"/>
    <w:rsid w:val="00790911"/>
    <w:rsid w:val="007A7CBC"/>
    <w:rsid w:val="007B7662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15EE"/>
    <w:rsid w:val="00833E7C"/>
    <w:rsid w:val="008365FC"/>
    <w:rsid w:val="00843487"/>
    <w:rsid w:val="008474F2"/>
    <w:rsid w:val="00847658"/>
    <w:rsid w:val="00870972"/>
    <w:rsid w:val="00870EFA"/>
    <w:rsid w:val="00872037"/>
    <w:rsid w:val="00877E50"/>
    <w:rsid w:val="00882123"/>
    <w:rsid w:val="00884ABF"/>
    <w:rsid w:val="008857C3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280F"/>
    <w:rsid w:val="00944C1A"/>
    <w:rsid w:val="0095243A"/>
    <w:rsid w:val="009768E6"/>
    <w:rsid w:val="00991A12"/>
    <w:rsid w:val="009A2ABD"/>
    <w:rsid w:val="009B207E"/>
    <w:rsid w:val="009B32F8"/>
    <w:rsid w:val="009D0F6E"/>
    <w:rsid w:val="009D50D4"/>
    <w:rsid w:val="009D512F"/>
    <w:rsid w:val="009D664F"/>
    <w:rsid w:val="009E1F05"/>
    <w:rsid w:val="009E32D1"/>
    <w:rsid w:val="009E6B3F"/>
    <w:rsid w:val="00A13270"/>
    <w:rsid w:val="00A21A8C"/>
    <w:rsid w:val="00A27D0E"/>
    <w:rsid w:val="00A349F1"/>
    <w:rsid w:val="00A46B01"/>
    <w:rsid w:val="00A90D28"/>
    <w:rsid w:val="00A92CB9"/>
    <w:rsid w:val="00AC24F9"/>
    <w:rsid w:val="00AC712C"/>
    <w:rsid w:val="00AD4C65"/>
    <w:rsid w:val="00AD6B47"/>
    <w:rsid w:val="00AE232A"/>
    <w:rsid w:val="00B00ED0"/>
    <w:rsid w:val="00B10E9F"/>
    <w:rsid w:val="00B21F97"/>
    <w:rsid w:val="00B4381C"/>
    <w:rsid w:val="00B57E0F"/>
    <w:rsid w:val="00B72E3A"/>
    <w:rsid w:val="00B73FE9"/>
    <w:rsid w:val="00B75CEF"/>
    <w:rsid w:val="00B7688E"/>
    <w:rsid w:val="00B91A2E"/>
    <w:rsid w:val="00B91C16"/>
    <w:rsid w:val="00BA1509"/>
    <w:rsid w:val="00BA1565"/>
    <w:rsid w:val="00BA1D83"/>
    <w:rsid w:val="00BA404A"/>
    <w:rsid w:val="00BB3F3E"/>
    <w:rsid w:val="00BB443C"/>
    <w:rsid w:val="00BC44DF"/>
    <w:rsid w:val="00BC4934"/>
    <w:rsid w:val="00BD1F36"/>
    <w:rsid w:val="00BD3C47"/>
    <w:rsid w:val="00BD7411"/>
    <w:rsid w:val="00BE1B39"/>
    <w:rsid w:val="00BE4B68"/>
    <w:rsid w:val="00BF791A"/>
    <w:rsid w:val="00C03F81"/>
    <w:rsid w:val="00C06926"/>
    <w:rsid w:val="00C06BEA"/>
    <w:rsid w:val="00C25CDE"/>
    <w:rsid w:val="00C3247C"/>
    <w:rsid w:val="00C36E68"/>
    <w:rsid w:val="00C42806"/>
    <w:rsid w:val="00C44D39"/>
    <w:rsid w:val="00C45509"/>
    <w:rsid w:val="00C612A8"/>
    <w:rsid w:val="00C76263"/>
    <w:rsid w:val="00C771EB"/>
    <w:rsid w:val="00C8637D"/>
    <w:rsid w:val="00C867B8"/>
    <w:rsid w:val="00CA0E1B"/>
    <w:rsid w:val="00CA759E"/>
    <w:rsid w:val="00CB0DA8"/>
    <w:rsid w:val="00CB2BAB"/>
    <w:rsid w:val="00CC77A8"/>
    <w:rsid w:val="00CD02CF"/>
    <w:rsid w:val="00CD321A"/>
    <w:rsid w:val="00CF31DE"/>
    <w:rsid w:val="00CF347B"/>
    <w:rsid w:val="00D11D60"/>
    <w:rsid w:val="00D14EB1"/>
    <w:rsid w:val="00D154A2"/>
    <w:rsid w:val="00D16CA1"/>
    <w:rsid w:val="00D2072E"/>
    <w:rsid w:val="00D21C23"/>
    <w:rsid w:val="00D233C7"/>
    <w:rsid w:val="00D2463B"/>
    <w:rsid w:val="00D312F1"/>
    <w:rsid w:val="00D507D5"/>
    <w:rsid w:val="00D5430F"/>
    <w:rsid w:val="00D564F1"/>
    <w:rsid w:val="00D64858"/>
    <w:rsid w:val="00D705A1"/>
    <w:rsid w:val="00D8365B"/>
    <w:rsid w:val="00DB23E5"/>
    <w:rsid w:val="00DB48F6"/>
    <w:rsid w:val="00DE2806"/>
    <w:rsid w:val="00DE43A1"/>
    <w:rsid w:val="00DE50DD"/>
    <w:rsid w:val="00DE747A"/>
    <w:rsid w:val="00DF34F8"/>
    <w:rsid w:val="00E0152C"/>
    <w:rsid w:val="00E0249F"/>
    <w:rsid w:val="00E07978"/>
    <w:rsid w:val="00E11F92"/>
    <w:rsid w:val="00E1205B"/>
    <w:rsid w:val="00E14F37"/>
    <w:rsid w:val="00E15719"/>
    <w:rsid w:val="00E22FBE"/>
    <w:rsid w:val="00E3022D"/>
    <w:rsid w:val="00E371E4"/>
    <w:rsid w:val="00E61D0F"/>
    <w:rsid w:val="00E63C96"/>
    <w:rsid w:val="00E66CFD"/>
    <w:rsid w:val="00E721EC"/>
    <w:rsid w:val="00E810B0"/>
    <w:rsid w:val="00E8550B"/>
    <w:rsid w:val="00E86C30"/>
    <w:rsid w:val="00E90791"/>
    <w:rsid w:val="00E90C30"/>
    <w:rsid w:val="00EB04D6"/>
    <w:rsid w:val="00EB73BD"/>
    <w:rsid w:val="00ED2065"/>
    <w:rsid w:val="00ED57E3"/>
    <w:rsid w:val="00EF235B"/>
    <w:rsid w:val="00EF5F71"/>
    <w:rsid w:val="00F02141"/>
    <w:rsid w:val="00F17BA9"/>
    <w:rsid w:val="00F27895"/>
    <w:rsid w:val="00F420E5"/>
    <w:rsid w:val="00F5150F"/>
    <w:rsid w:val="00F63314"/>
    <w:rsid w:val="00F65C85"/>
    <w:rsid w:val="00F71158"/>
    <w:rsid w:val="00F73DA3"/>
    <w:rsid w:val="00FA3CFC"/>
    <w:rsid w:val="00FB00FA"/>
    <w:rsid w:val="00FB398A"/>
    <w:rsid w:val="00FC1C13"/>
    <w:rsid w:val="00FD2516"/>
    <w:rsid w:val="00FD5E03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2B781-9317-4976-8962-649FF2442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15</cp:revision>
  <cp:lastPrinted>2019-11-19T11:55:00Z</cp:lastPrinted>
  <dcterms:created xsi:type="dcterms:W3CDTF">2020-03-16T18:37:00Z</dcterms:created>
  <dcterms:modified xsi:type="dcterms:W3CDTF">2020-03-16T18:44:00Z</dcterms:modified>
</cp:coreProperties>
</file>